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26_149_203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Kita Maikammer - Bodenbelagsarbeiten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26_149_203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Bodenbelagsarbeiten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